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8945" w14:textId="77777777" w:rsidR="00EA02D3" w:rsidRPr="00F8079B" w:rsidRDefault="00EA02D3" w:rsidP="00EA02D3">
      <w:pPr>
        <w:ind w:left="432"/>
        <w:rPr>
          <w:rStyle w:val="Tittelikkeiinnholdfortegnelse"/>
          <w:b/>
          <w:bCs/>
        </w:rPr>
      </w:pPr>
      <w:r w:rsidRPr="00F8079B">
        <w:rPr>
          <w:rStyle w:val="Tittelikkeiinnholdfortegnelse"/>
        </w:rPr>
        <w:t>Anskaffelse 26/</w:t>
      </w:r>
      <w:r>
        <w:rPr>
          <w:rStyle w:val="Tittelikkeiinnholdfortegnelse"/>
        </w:rPr>
        <w:t>414</w:t>
      </w:r>
      <w:r w:rsidRPr="00F8079B">
        <w:rPr>
          <w:rStyle w:val="Tittelikkeiinnholdfortegnelse"/>
        </w:rPr>
        <w:t xml:space="preserve"> </w:t>
      </w:r>
      <w:r w:rsidRPr="00F8079B">
        <w:rPr>
          <w:rFonts w:ascii="Tw Cen MT" w:hAnsi="Tw Cen MT"/>
          <w:b/>
          <w:bCs/>
          <w:sz w:val="36"/>
        </w:rPr>
        <w:t xml:space="preserve">Sykesignalanlegg ved </w:t>
      </w:r>
      <w:proofErr w:type="spellStart"/>
      <w:r w:rsidRPr="00F8079B">
        <w:rPr>
          <w:rFonts w:ascii="Tw Cen MT" w:hAnsi="Tw Cen MT"/>
          <w:b/>
          <w:bCs/>
          <w:sz w:val="36"/>
        </w:rPr>
        <w:t>Skyrud</w:t>
      </w:r>
      <w:proofErr w:type="spellEnd"/>
      <w:r w:rsidRPr="00F8079B">
        <w:rPr>
          <w:rFonts w:ascii="Tw Cen MT" w:hAnsi="Tw Cen MT"/>
          <w:b/>
          <w:bCs/>
          <w:sz w:val="36"/>
        </w:rPr>
        <w:t xml:space="preserve"> demenssenter i Kongsvinger</w:t>
      </w:r>
    </w:p>
    <w:p w14:paraId="4DAC1D78" w14:textId="77777777" w:rsidR="00EA02D3" w:rsidRPr="00C62042" w:rsidRDefault="00EA02D3" w:rsidP="00EA02D3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>
        <w:rPr>
          <w:rStyle w:val="Tittelikkeiinnholdfortegnelse"/>
        </w:rPr>
        <w:t>1</w:t>
      </w:r>
      <w:r w:rsidRPr="00C62042">
        <w:rPr>
          <w:rStyle w:val="Tittelikkeiinnholdfortegnelse"/>
        </w:rPr>
        <w:t xml:space="preserve"> – </w:t>
      </w:r>
      <w:r>
        <w:rPr>
          <w:rStyle w:val="Tittelikkeiinnholdfortegnelse"/>
        </w:rPr>
        <w:t>Tilbudsbrev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2"/>
      </w:tblGrid>
      <w:tr w:rsidR="00EA02D3" w14:paraId="7C8A1E14" w14:textId="77777777" w:rsidTr="00A420D8">
        <w:tc>
          <w:tcPr>
            <w:tcW w:w="2122" w:type="dxa"/>
          </w:tcPr>
          <w:p w14:paraId="5EF352BE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Firmanavn:</w:t>
            </w:r>
          </w:p>
        </w:tc>
        <w:tc>
          <w:tcPr>
            <w:tcW w:w="6932" w:type="dxa"/>
          </w:tcPr>
          <w:p w14:paraId="37BA2E2C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3E25205D" w14:textId="77777777" w:rsidTr="00A420D8">
        <w:tc>
          <w:tcPr>
            <w:tcW w:w="2122" w:type="dxa"/>
          </w:tcPr>
          <w:p w14:paraId="59B0EC23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Org. nummer:</w:t>
            </w:r>
          </w:p>
        </w:tc>
        <w:tc>
          <w:tcPr>
            <w:tcW w:w="6932" w:type="dxa"/>
          </w:tcPr>
          <w:p w14:paraId="735FD2C1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464E9B8E" w14:textId="77777777" w:rsidTr="00A420D8">
        <w:tc>
          <w:tcPr>
            <w:tcW w:w="2122" w:type="dxa"/>
          </w:tcPr>
          <w:p w14:paraId="31575924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Postadresse:</w:t>
            </w:r>
          </w:p>
        </w:tc>
        <w:tc>
          <w:tcPr>
            <w:tcW w:w="6932" w:type="dxa"/>
          </w:tcPr>
          <w:p w14:paraId="7F038D3F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5DFF289A" w14:textId="77777777" w:rsidTr="00A420D8">
        <w:tc>
          <w:tcPr>
            <w:tcW w:w="2122" w:type="dxa"/>
          </w:tcPr>
          <w:p w14:paraId="50B25F31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Besøksadresse:</w:t>
            </w:r>
          </w:p>
        </w:tc>
        <w:tc>
          <w:tcPr>
            <w:tcW w:w="6932" w:type="dxa"/>
          </w:tcPr>
          <w:p w14:paraId="65FAB503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2853F96F" w14:textId="77777777" w:rsidTr="00A420D8">
        <w:tc>
          <w:tcPr>
            <w:tcW w:w="2122" w:type="dxa"/>
          </w:tcPr>
          <w:p w14:paraId="20C58718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Telefonnummer:</w:t>
            </w:r>
          </w:p>
        </w:tc>
        <w:tc>
          <w:tcPr>
            <w:tcW w:w="6932" w:type="dxa"/>
          </w:tcPr>
          <w:p w14:paraId="54DC73D1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228DFB7A" w14:textId="77777777" w:rsidTr="00A420D8">
        <w:tc>
          <w:tcPr>
            <w:tcW w:w="2122" w:type="dxa"/>
          </w:tcPr>
          <w:p w14:paraId="3894EF5E" w14:textId="77777777" w:rsidR="00EA02D3" w:rsidRDefault="00EA02D3" w:rsidP="00A420D8">
            <w:pPr>
              <w:spacing w:after="0"/>
              <w:rPr>
                <w:rFonts w:cs="Arial"/>
                <w:shd w:val="clear" w:color="auto" w:fill="FFFFFF"/>
              </w:rPr>
            </w:pPr>
          </w:p>
        </w:tc>
        <w:tc>
          <w:tcPr>
            <w:tcW w:w="6932" w:type="dxa"/>
          </w:tcPr>
          <w:p w14:paraId="44AFAD09" w14:textId="77777777" w:rsidR="00EA02D3" w:rsidRDefault="00EA02D3" w:rsidP="00A420D8">
            <w:pPr>
              <w:spacing w:after="0"/>
              <w:rPr>
                <w:rFonts w:cs="Arial"/>
                <w:shd w:val="clear" w:color="auto" w:fill="FFFFFF"/>
              </w:rPr>
            </w:pPr>
          </w:p>
        </w:tc>
      </w:tr>
      <w:tr w:rsidR="00EA02D3" w14:paraId="6B4FCB21" w14:textId="77777777" w:rsidTr="00A420D8">
        <w:tc>
          <w:tcPr>
            <w:tcW w:w="2122" w:type="dxa"/>
          </w:tcPr>
          <w:p w14:paraId="3BF53C8E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Kontaktperson </w:t>
            </w:r>
            <w:r>
              <w:rPr>
                <w:rFonts w:cs="Arial"/>
                <w:shd w:val="clear" w:color="auto" w:fill="FFFFFF"/>
              </w:rPr>
              <w:br/>
              <w:t>(navn, stilling):</w:t>
            </w:r>
          </w:p>
        </w:tc>
        <w:tc>
          <w:tcPr>
            <w:tcW w:w="6932" w:type="dxa"/>
          </w:tcPr>
          <w:p w14:paraId="4A20E721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541934A3" w14:textId="77777777" w:rsidTr="00A420D8">
        <w:tc>
          <w:tcPr>
            <w:tcW w:w="2122" w:type="dxa"/>
          </w:tcPr>
          <w:p w14:paraId="6F30B1A3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Telefon/mobil:</w:t>
            </w:r>
          </w:p>
        </w:tc>
        <w:tc>
          <w:tcPr>
            <w:tcW w:w="6932" w:type="dxa"/>
          </w:tcPr>
          <w:p w14:paraId="3A1BB5C6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  <w:tr w:rsidR="00EA02D3" w14:paraId="2C30B461" w14:textId="77777777" w:rsidTr="00A420D8">
        <w:tc>
          <w:tcPr>
            <w:tcW w:w="2122" w:type="dxa"/>
          </w:tcPr>
          <w:p w14:paraId="66052488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E-postadresse:</w:t>
            </w:r>
          </w:p>
        </w:tc>
        <w:tc>
          <w:tcPr>
            <w:tcW w:w="6932" w:type="dxa"/>
          </w:tcPr>
          <w:p w14:paraId="6E577502" w14:textId="77777777" w:rsidR="00EA02D3" w:rsidRDefault="00EA02D3" w:rsidP="00A420D8">
            <w:pPr>
              <w:rPr>
                <w:rFonts w:cs="Arial"/>
                <w:shd w:val="clear" w:color="auto" w:fill="FFFFFF"/>
              </w:rPr>
            </w:pPr>
          </w:p>
        </w:tc>
      </w:tr>
    </w:tbl>
    <w:p w14:paraId="6384C162" w14:textId="77777777" w:rsidR="00EA02D3" w:rsidRDefault="00EA02D3" w:rsidP="00EA02D3">
      <w:p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br/>
      </w:r>
      <w:r w:rsidRPr="005A746D">
        <w:rPr>
          <w:rFonts w:cs="Arial"/>
          <w:shd w:val="clear" w:color="auto" w:fill="FFFFFF"/>
        </w:rPr>
        <w:t xml:space="preserve">Ovennevnte leverandør gir med dette vedlagte tilbud i henhold til de betingelser som </w:t>
      </w:r>
      <w:proofErr w:type="gramStart"/>
      <w:r w:rsidRPr="005A746D">
        <w:rPr>
          <w:rFonts w:cs="Arial"/>
          <w:shd w:val="clear" w:color="auto" w:fill="FFFFFF"/>
        </w:rPr>
        <w:t>fremkommer</w:t>
      </w:r>
      <w:proofErr w:type="gramEnd"/>
      <w:r w:rsidRPr="005A746D">
        <w:rPr>
          <w:rFonts w:cs="Arial"/>
          <w:shd w:val="clear" w:color="auto" w:fill="FFFFFF"/>
        </w:rPr>
        <w:t xml:space="preserve"> av konkurransegrunnlaget.</w:t>
      </w:r>
    </w:p>
    <w:p w14:paraId="76FBA5C3" w14:textId="77777777" w:rsidR="00EA02D3" w:rsidRPr="005A746D" w:rsidRDefault="00EA02D3" w:rsidP="00EA02D3">
      <w:pPr>
        <w:rPr>
          <w:b/>
        </w:rPr>
      </w:pPr>
      <w:r w:rsidRPr="005A746D">
        <w:rPr>
          <w:b/>
        </w:rPr>
        <w:t>Leverandørsammenslutning</w:t>
      </w:r>
    </w:p>
    <w:p w14:paraId="2F132FE3" w14:textId="77777777" w:rsidR="00EA02D3" w:rsidRDefault="00EA02D3" w:rsidP="00EA02D3">
      <w:r w:rsidRPr="00597951">
        <w:t>Vi leverer tilbud etter følgende leverandø</w:t>
      </w:r>
      <w:r>
        <w:t>rsammenslutning</w:t>
      </w:r>
      <w:r w:rsidRPr="00597951">
        <w:t>:</w:t>
      </w:r>
    </w:p>
    <w:p w14:paraId="0E20EFA9" w14:textId="77777777" w:rsidR="00EA02D3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En leverandør</w:t>
      </w:r>
      <w:r w:rsidRPr="00BE39E2">
        <w:t>.</w:t>
      </w:r>
    </w:p>
    <w:p w14:paraId="2096D1DB" w14:textId="77777777" w:rsidR="00EA02D3" w:rsidRPr="005A746D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proofErr w:type="gramStart"/>
      <w:r>
        <w:t>En leverandøren</w:t>
      </w:r>
      <w:proofErr w:type="gramEnd"/>
      <w:r>
        <w:t xml:space="preserve"> som har til hensikt å bruke underleverandører. Underleverandørene trenger hverken å levere forpliktelseserklæring eller ESPD-skjema </w:t>
      </w:r>
      <w:r w:rsidRPr="003746F0">
        <w:t xml:space="preserve">(europeisk </w:t>
      </w:r>
      <w:r>
        <w:t>egenerklæringsskjema). Underleverandørene er listet opp i tabellen nedenfor (hvis dette er kjent):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4394"/>
      </w:tblGrid>
      <w:tr w:rsidR="00EA02D3" w14:paraId="3B4AE246" w14:textId="77777777" w:rsidTr="00A420D8">
        <w:trPr>
          <w:tblHeader/>
        </w:trPr>
        <w:tc>
          <w:tcPr>
            <w:tcW w:w="2830" w:type="dxa"/>
            <w:shd w:val="clear" w:color="auto" w:fill="F2F2F2" w:themeFill="background1" w:themeFillShade="F2"/>
          </w:tcPr>
          <w:p w14:paraId="54FD7F85" w14:textId="77777777" w:rsidR="00EA02D3" w:rsidRPr="00857E78" w:rsidRDefault="00EA02D3" w:rsidP="00A420D8">
            <w:pPr>
              <w:spacing w:after="0"/>
              <w:rPr>
                <w:b/>
              </w:rPr>
            </w:pPr>
            <w:r w:rsidRPr="00857E78">
              <w:rPr>
                <w:b/>
              </w:rPr>
              <w:t>Firmanavn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C11FDAA" w14:textId="77777777" w:rsidR="00EA02D3" w:rsidRPr="00857E78" w:rsidRDefault="00EA02D3" w:rsidP="00A420D8">
            <w:pPr>
              <w:spacing w:after="0"/>
              <w:rPr>
                <w:b/>
              </w:rPr>
            </w:pPr>
            <w:proofErr w:type="spellStart"/>
            <w:r w:rsidRPr="00857E78">
              <w:rPr>
                <w:b/>
              </w:rPr>
              <w:t>Org.nummer</w:t>
            </w:r>
            <w:proofErr w:type="spellEnd"/>
          </w:p>
        </w:tc>
        <w:tc>
          <w:tcPr>
            <w:tcW w:w="4394" w:type="dxa"/>
            <w:shd w:val="clear" w:color="auto" w:fill="F2F2F2" w:themeFill="background1" w:themeFillShade="F2"/>
          </w:tcPr>
          <w:p w14:paraId="793D2F42" w14:textId="77777777" w:rsidR="00EA02D3" w:rsidRPr="00857E78" w:rsidRDefault="00EA02D3" w:rsidP="00A420D8">
            <w:pPr>
              <w:spacing w:after="0"/>
              <w:rPr>
                <w:b/>
              </w:rPr>
            </w:pPr>
            <w:r w:rsidRPr="00857E78">
              <w:rPr>
                <w:b/>
              </w:rPr>
              <w:t>Del av oppdraget som planlegges utført av underleverandøren</w:t>
            </w:r>
          </w:p>
        </w:tc>
      </w:tr>
      <w:tr w:rsidR="00EA02D3" w14:paraId="4570E54D" w14:textId="77777777" w:rsidTr="00A420D8">
        <w:tc>
          <w:tcPr>
            <w:tcW w:w="2830" w:type="dxa"/>
          </w:tcPr>
          <w:p w14:paraId="42D77577" w14:textId="77777777" w:rsidR="00EA02D3" w:rsidRDefault="00EA02D3" w:rsidP="00A420D8">
            <w:pPr>
              <w:spacing w:after="0"/>
            </w:pPr>
          </w:p>
        </w:tc>
        <w:tc>
          <w:tcPr>
            <w:tcW w:w="1560" w:type="dxa"/>
          </w:tcPr>
          <w:p w14:paraId="5EC22E7F" w14:textId="77777777" w:rsidR="00EA02D3" w:rsidRDefault="00EA02D3" w:rsidP="00A420D8">
            <w:pPr>
              <w:spacing w:after="0"/>
            </w:pPr>
          </w:p>
        </w:tc>
        <w:tc>
          <w:tcPr>
            <w:tcW w:w="4394" w:type="dxa"/>
          </w:tcPr>
          <w:p w14:paraId="5A7E96ED" w14:textId="77777777" w:rsidR="00EA02D3" w:rsidRDefault="00EA02D3" w:rsidP="00A420D8">
            <w:pPr>
              <w:spacing w:after="0"/>
            </w:pPr>
          </w:p>
        </w:tc>
      </w:tr>
      <w:tr w:rsidR="00EA02D3" w14:paraId="6C7E96C2" w14:textId="77777777" w:rsidTr="00A420D8">
        <w:tc>
          <w:tcPr>
            <w:tcW w:w="2830" w:type="dxa"/>
          </w:tcPr>
          <w:p w14:paraId="1719A7B2" w14:textId="77777777" w:rsidR="00EA02D3" w:rsidRDefault="00EA02D3" w:rsidP="00A420D8">
            <w:pPr>
              <w:spacing w:after="0"/>
            </w:pPr>
          </w:p>
        </w:tc>
        <w:tc>
          <w:tcPr>
            <w:tcW w:w="1560" w:type="dxa"/>
          </w:tcPr>
          <w:p w14:paraId="4E4320A5" w14:textId="77777777" w:rsidR="00EA02D3" w:rsidRDefault="00EA02D3" w:rsidP="00A420D8">
            <w:pPr>
              <w:spacing w:after="0"/>
            </w:pPr>
          </w:p>
        </w:tc>
        <w:tc>
          <w:tcPr>
            <w:tcW w:w="4394" w:type="dxa"/>
          </w:tcPr>
          <w:p w14:paraId="004830A3" w14:textId="77777777" w:rsidR="00EA02D3" w:rsidRDefault="00EA02D3" w:rsidP="00A420D8">
            <w:pPr>
              <w:spacing w:after="0"/>
            </w:pPr>
          </w:p>
        </w:tc>
      </w:tr>
      <w:tr w:rsidR="00EA02D3" w14:paraId="62799FFD" w14:textId="77777777" w:rsidTr="00A420D8">
        <w:tc>
          <w:tcPr>
            <w:tcW w:w="2830" w:type="dxa"/>
          </w:tcPr>
          <w:p w14:paraId="4F6A7D80" w14:textId="77777777" w:rsidR="00EA02D3" w:rsidRDefault="00EA02D3" w:rsidP="00A420D8">
            <w:pPr>
              <w:spacing w:after="0"/>
            </w:pPr>
            <w:r>
              <w:lastRenderedPageBreak/>
              <w:t>Sett inn flere rader om nødvendig.</w:t>
            </w:r>
          </w:p>
        </w:tc>
        <w:tc>
          <w:tcPr>
            <w:tcW w:w="1560" w:type="dxa"/>
          </w:tcPr>
          <w:p w14:paraId="435D6474" w14:textId="77777777" w:rsidR="00EA02D3" w:rsidRDefault="00EA02D3" w:rsidP="00A420D8">
            <w:pPr>
              <w:spacing w:after="0"/>
            </w:pPr>
          </w:p>
        </w:tc>
        <w:tc>
          <w:tcPr>
            <w:tcW w:w="4394" w:type="dxa"/>
          </w:tcPr>
          <w:p w14:paraId="70E37E85" w14:textId="77777777" w:rsidR="00EA02D3" w:rsidRDefault="00EA02D3" w:rsidP="00A420D8">
            <w:pPr>
              <w:spacing w:after="0"/>
            </w:pPr>
          </w:p>
        </w:tc>
      </w:tr>
    </w:tbl>
    <w:p w14:paraId="6EFB877F" w14:textId="77777777" w:rsidR="00EA02D3" w:rsidRDefault="00EA02D3" w:rsidP="00EA02D3">
      <w:pPr>
        <w:rPr>
          <w:rFonts w:cs="Arial"/>
          <w:sz w:val="24"/>
        </w:rPr>
      </w:pPr>
    </w:p>
    <w:p w14:paraId="428A0421" w14:textId="77777777" w:rsidR="00EA02D3" w:rsidRPr="005A746D" w:rsidRDefault="00EA02D3" w:rsidP="00EA02D3">
      <w:r w:rsidRPr="00BE39E2">
        <w:rPr>
          <w:rFonts w:cs="Arial"/>
          <w:sz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</w:rPr>
        <w:instrText xml:space="preserve"> FORMCHECKBOX </w:instrText>
      </w:r>
      <w:r w:rsidRPr="00BE39E2">
        <w:rPr>
          <w:rFonts w:cs="Arial"/>
          <w:sz w:val="24"/>
        </w:rPr>
      </w:r>
      <w:r w:rsidRPr="00BE39E2">
        <w:rPr>
          <w:rFonts w:cs="Arial"/>
          <w:sz w:val="24"/>
        </w:rPr>
        <w:fldChar w:fldCharType="separate"/>
      </w:r>
      <w:r w:rsidRPr="00BE39E2">
        <w:rPr>
          <w:rFonts w:cs="Arial"/>
          <w:sz w:val="24"/>
        </w:rPr>
        <w:fldChar w:fldCharType="end"/>
      </w:r>
      <w:r w:rsidRPr="00BE39E2">
        <w:rPr>
          <w:rFonts w:cs="Arial"/>
          <w:sz w:val="24"/>
        </w:rPr>
        <w:t xml:space="preserve"> </w:t>
      </w:r>
      <w:r w:rsidRPr="005A746D">
        <w:t>En leverandør som støtter seg på andre virksomheters kapasitet for å oppfylle kvalifikasjonskravene. Foretak som tilbyder støtter seg på har signert forpliktelseserklæring</w:t>
      </w:r>
      <w:r>
        <w:t>.</w:t>
      </w:r>
      <w:r w:rsidRPr="005A746D">
        <w:t xml:space="preserve"> Forpliktelseserklæring(er) skal leveres sammen med tilbudet.</w:t>
      </w:r>
    </w:p>
    <w:p w14:paraId="43CD3C88" w14:textId="77777777" w:rsidR="00EA02D3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 w:rsidRPr="00597951">
        <w:t>En gruppe leverandører</w:t>
      </w:r>
      <w:r>
        <w:t xml:space="preserve"> – en gruppe, </w:t>
      </w:r>
      <w:r w:rsidRPr="004523E2">
        <w:t>et konsortium, et fellesforetak eller lignende</w:t>
      </w:r>
      <w:r>
        <w:t xml:space="preserve"> –</w:t>
      </w:r>
      <w:r w:rsidRPr="00597951">
        <w:t xml:space="preserve"> jf. FOA § §16-11. Det skal da være en ansvarlig leverandør blant disse som binder alle leverandørene. Videre skal leverandørene hefte solidarisk for ytelsen og oppfyllelsen av kontrakten.</w:t>
      </w:r>
      <w:r>
        <w:t xml:space="preserve"> Alle leverandørene har signert forpliktelseserklæring (med unntak av den ansvarlige leverandøren) Forpliktelseserklæring(er) skal leveres sammen med tilbudet.</w:t>
      </w:r>
    </w:p>
    <w:p w14:paraId="3397FF61" w14:textId="77777777" w:rsidR="00EA02D3" w:rsidRPr="005A746D" w:rsidRDefault="00EA02D3" w:rsidP="00EA02D3">
      <w:pPr>
        <w:rPr>
          <w:b/>
        </w:rPr>
      </w:pPr>
      <w:r w:rsidRPr="005A746D">
        <w:rPr>
          <w:b/>
        </w:rPr>
        <w:t>Forbehold</w:t>
      </w:r>
    </w:p>
    <w:p w14:paraId="692CFB23" w14:textId="77777777" w:rsidR="00EA02D3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Det tas ikke forbehold i tilbudet</w:t>
      </w:r>
      <w:r w:rsidRPr="00BE39E2">
        <w:t>.</w:t>
      </w:r>
    </w:p>
    <w:p w14:paraId="7DAB51D1" w14:textId="77777777" w:rsidR="00EA02D3" w:rsidRPr="005A746D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forbehold mot konkurransegrunnlaget og/eller kontraktsvilkår: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7"/>
        <w:gridCol w:w="2157"/>
        <w:gridCol w:w="2268"/>
        <w:gridCol w:w="2822"/>
      </w:tblGrid>
      <w:tr w:rsidR="00EA02D3" w14:paraId="700399D9" w14:textId="77777777" w:rsidTr="00A420D8">
        <w:trPr>
          <w:tblHeader/>
        </w:trPr>
        <w:tc>
          <w:tcPr>
            <w:tcW w:w="1807" w:type="dxa"/>
            <w:shd w:val="clear" w:color="auto" w:fill="F2F2F2" w:themeFill="background1" w:themeFillShade="F2"/>
          </w:tcPr>
          <w:p w14:paraId="306EB28B" w14:textId="77777777" w:rsidR="00EA02D3" w:rsidRPr="00857E78" w:rsidRDefault="00EA02D3" w:rsidP="00A420D8">
            <w:pPr>
              <w:rPr>
                <w:b/>
              </w:rPr>
            </w:pPr>
            <w:r w:rsidRPr="00857E78">
              <w:rPr>
                <w:b/>
              </w:rPr>
              <w:t>Dokumentnavn og pkt./ref. nr.</w:t>
            </w:r>
          </w:p>
        </w:tc>
        <w:tc>
          <w:tcPr>
            <w:tcW w:w="2157" w:type="dxa"/>
            <w:shd w:val="clear" w:color="auto" w:fill="F2F2F2" w:themeFill="background1" w:themeFillShade="F2"/>
          </w:tcPr>
          <w:p w14:paraId="21C43C77" w14:textId="77777777" w:rsidR="00EA02D3" w:rsidRPr="00857E78" w:rsidRDefault="00EA02D3" w:rsidP="00A420D8">
            <w:pPr>
              <w:rPr>
                <w:b/>
              </w:rPr>
            </w:pPr>
            <w:r w:rsidRPr="00857E78">
              <w:rPr>
                <w:b/>
              </w:rPr>
              <w:t>Forbehold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0505D07" w14:textId="77777777" w:rsidR="00EA02D3" w:rsidRPr="00857E78" w:rsidRDefault="00EA02D3" w:rsidP="00A420D8">
            <w:pPr>
              <w:rPr>
                <w:b/>
              </w:rPr>
            </w:pPr>
            <w:r w:rsidRPr="00857E78">
              <w:rPr>
                <w:b/>
              </w:rPr>
              <w:t>Årsak til forbehold</w:t>
            </w:r>
          </w:p>
        </w:tc>
        <w:tc>
          <w:tcPr>
            <w:tcW w:w="2822" w:type="dxa"/>
            <w:shd w:val="clear" w:color="auto" w:fill="F2F2F2" w:themeFill="background1" w:themeFillShade="F2"/>
          </w:tcPr>
          <w:p w14:paraId="260D8713" w14:textId="77777777" w:rsidR="00EA02D3" w:rsidRPr="00857E78" w:rsidRDefault="00EA02D3" w:rsidP="00A420D8">
            <w:pPr>
              <w:rPr>
                <w:b/>
              </w:rPr>
            </w:pPr>
            <w:r w:rsidRPr="00857E78">
              <w:rPr>
                <w:b/>
              </w:rPr>
              <w:t>Konsekvenser for oppdragsgiver (pris, risiko, fremdrift, mm)</w:t>
            </w:r>
          </w:p>
        </w:tc>
      </w:tr>
      <w:tr w:rsidR="00EA02D3" w14:paraId="09EA8C83" w14:textId="77777777" w:rsidTr="00A420D8">
        <w:tc>
          <w:tcPr>
            <w:tcW w:w="1807" w:type="dxa"/>
          </w:tcPr>
          <w:p w14:paraId="55322007" w14:textId="77777777" w:rsidR="00EA02D3" w:rsidRDefault="00EA02D3" w:rsidP="00A420D8"/>
        </w:tc>
        <w:tc>
          <w:tcPr>
            <w:tcW w:w="2157" w:type="dxa"/>
          </w:tcPr>
          <w:p w14:paraId="7F0392AB" w14:textId="77777777" w:rsidR="00EA02D3" w:rsidRDefault="00EA02D3" w:rsidP="00A420D8"/>
        </w:tc>
        <w:tc>
          <w:tcPr>
            <w:tcW w:w="2268" w:type="dxa"/>
          </w:tcPr>
          <w:p w14:paraId="471E9A10" w14:textId="77777777" w:rsidR="00EA02D3" w:rsidRDefault="00EA02D3" w:rsidP="00A420D8"/>
        </w:tc>
        <w:tc>
          <w:tcPr>
            <w:tcW w:w="2822" w:type="dxa"/>
          </w:tcPr>
          <w:p w14:paraId="7C094009" w14:textId="77777777" w:rsidR="00EA02D3" w:rsidRDefault="00EA02D3" w:rsidP="00A420D8"/>
        </w:tc>
      </w:tr>
      <w:tr w:rsidR="00EA02D3" w14:paraId="7DA55DF2" w14:textId="77777777" w:rsidTr="00A420D8">
        <w:tc>
          <w:tcPr>
            <w:tcW w:w="1807" w:type="dxa"/>
          </w:tcPr>
          <w:p w14:paraId="061D3F28" w14:textId="77777777" w:rsidR="00EA02D3" w:rsidRDefault="00EA02D3" w:rsidP="00A420D8"/>
        </w:tc>
        <w:tc>
          <w:tcPr>
            <w:tcW w:w="2157" w:type="dxa"/>
          </w:tcPr>
          <w:p w14:paraId="2B0C9289" w14:textId="77777777" w:rsidR="00EA02D3" w:rsidRDefault="00EA02D3" w:rsidP="00A420D8"/>
        </w:tc>
        <w:tc>
          <w:tcPr>
            <w:tcW w:w="2268" w:type="dxa"/>
          </w:tcPr>
          <w:p w14:paraId="1C5E63AB" w14:textId="77777777" w:rsidR="00EA02D3" w:rsidRDefault="00EA02D3" w:rsidP="00A420D8"/>
        </w:tc>
        <w:tc>
          <w:tcPr>
            <w:tcW w:w="2822" w:type="dxa"/>
          </w:tcPr>
          <w:p w14:paraId="6C225F0D" w14:textId="77777777" w:rsidR="00EA02D3" w:rsidRDefault="00EA02D3" w:rsidP="00A420D8"/>
        </w:tc>
      </w:tr>
      <w:tr w:rsidR="00EA02D3" w14:paraId="1053B2EE" w14:textId="77777777" w:rsidTr="00A420D8">
        <w:tc>
          <w:tcPr>
            <w:tcW w:w="1807" w:type="dxa"/>
          </w:tcPr>
          <w:p w14:paraId="4C12003A" w14:textId="77777777" w:rsidR="00EA02D3" w:rsidRDefault="00EA02D3" w:rsidP="00A420D8">
            <w:r>
              <w:t>Sett inn flere rader om nødvendig.</w:t>
            </w:r>
          </w:p>
        </w:tc>
        <w:tc>
          <w:tcPr>
            <w:tcW w:w="2157" w:type="dxa"/>
          </w:tcPr>
          <w:p w14:paraId="699F9FE3" w14:textId="77777777" w:rsidR="00EA02D3" w:rsidRDefault="00EA02D3" w:rsidP="00A420D8"/>
        </w:tc>
        <w:tc>
          <w:tcPr>
            <w:tcW w:w="2268" w:type="dxa"/>
          </w:tcPr>
          <w:p w14:paraId="2BC5BA1B" w14:textId="77777777" w:rsidR="00EA02D3" w:rsidRDefault="00EA02D3" w:rsidP="00A420D8"/>
        </w:tc>
        <w:tc>
          <w:tcPr>
            <w:tcW w:w="2822" w:type="dxa"/>
          </w:tcPr>
          <w:p w14:paraId="5B817433" w14:textId="77777777" w:rsidR="00EA02D3" w:rsidRDefault="00EA02D3" w:rsidP="00A420D8"/>
        </w:tc>
      </w:tr>
    </w:tbl>
    <w:p w14:paraId="7604053C" w14:textId="77777777" w:rsidR="00EA02D3" w:rsidRDefault="00EA02D3" w:rsidP="00EA02D3">
      <w:pPr>
        <w:rPr>
          <w:b/>
        </w:rPr>
      </w:pPr>
      <w:r>
        <w:rPr>
          <w:b/>
        </w:rPr>
        <w:br/>
      </w:r>
      <w:r w:rsidRPr="005A746D">
        <w:rPr>
          <w:b/>
        </w:rPr>
        <w:t>Taushetsbelagte opplysninger</w:t>
      </w:r>
    </w:p>
    <w:p w14:paraId="1349D885" w14:textId="77777777" w:rsidR="00EA02D3" w:rsidRPr="005A746D" w:rsidRDefault="00EA02D3" w:rsidP="00EA02D3">
      <w:pPr>
        <w:rPr>
          <w:b/>
        </w:rPr>
      </w:pPr>
      <w:r w:rsidRPr="00257F92">
        <w:rPr>
          <w:b/>
        </w:rPr>
        <w:t>Leverandøren skal krysse av for ett av alternativene nedenfor</w:t>
      </w:r>
    </w:p>
    <w:p w14:paraId="13041466" w14:textId="77777777" w:rsidR="00EA02D3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ikke taushetsbelagte opplysninger</w:t>
      </w:r>
      <w:r w:rsidRPr="00BE39E2">
        <w:t>.</w:t>
      </w:r>
    </w:p>
    <w:p w14:paraId="1E8F5BBB" w14:textId="77777777" w:rsidR="00EA02D3" w:rsidRPr="00A26706" w:rsidRDefault="00EA02D3" w:rsidP="00EA02D3">
      <w:r w:rsidRPr="00A26706">
        <w:t>Tilbyder skal ikke levere skjema/sladdet tilbud sammen med tilbud</w:t>
      </w:r>
    </w:p>
    <w:p w14:paraId="7CBEE421" w14:textId="77777777" w:rsidR="00EA02D3" w:rsidRDefault="00EA02D3" w:rsidP="00EA02D3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Tilbudet inneholder taushetsbelagte opplysninger, og sladdet versjon av tilbudet oversendes på forespørsel sammen med </w:t>
      </w:r>
      <w:r w:rsidRPr="002B49D2">
        <w:t>begrunnelse for hvorfor de enkelte opplysningene som ønskes sladdet bør unntas offentlighet</w:t>
      </w:r>
      <w:r>
        <w:t xml:space="preserve"> (vedlegg Offentlig innsyn)</w:t>
      </w:r>
      <w:r w:rsidRPr="00BE39E2">
        <w:t>.</w:t>
      </w:r>
    </w:p>
    <w:p w14:paraId="4242C5F7" w14:textId="77777777" w:rsidR="00EA02D3" w:rsidRPr="005A746D" w:rsidRDefault="00EA02D3" w:rsidP="00EA02D3">
      <w:pPr>
        <w:rPr>
          <w:b/>
        </w:rPr>
      </w:pPr>
      <w:r w:rsidRPr="005A746D">
        <w:rPr>
          <w:b/>
        </w:rPr>
        <w:t>Vedståelsesfrist</w:t>
      </w:r>
    </w:p>
    <w:p w14:paraId="16B177DD" w14:textId="77777777" w:rsidR="00EA02D3" w:rsidRDefault="00EA02D3" w:rsidP="00EA02D3">
      <w:r w:rsidRPr="00BE39E2"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Vi vedstår oss vårt tilbud til den dato som er angitt i konkurransegrunnlaget. Tilbudet kan aksepteres av oppdragsgiver når som helst fram til utløp av vedståelsesfristen.</w:t>
      </w:r>
    </w:p>
    <w:p w14:paraId="315018AD" w14:textId="77777777" w:rsidR="00EA02D3" w:rsidRPr="002A01AF" w:rsidRDefault="00EA02D3" w:rsidP="00EA02D3">
      <w:pPr>
        <w:rPr>
          <w:b/>
        </w:rPr>
      </w:pPr>
      <w:r>
        <w:rPr>
          <w:b/>
        </w:rPr>
        <w:t>Avvisning på grunnlag av russisk eierskap</w:t>
      </w:r>
    </w:p>
    <w:p w14:paraId="68CF71F2" w14:textId="77777777" w:rsidR="00EA02D3" w:rsidRDefault="00EA02D3" w:rsidP="00EA02D3">
      <w:pPr>
        <w:rPr>
          <w:b/>
        </w:rPr>
      </w:pPr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>
        <w:t xml:space="preserve"> Vi bekrefter at det ikke foreligger forhold som fører til avvisning jf. forskrift </w:t>
      </w:r>
      <w:r w:rsidRPr="000771D1">
        <w:t xml:space="preserve">om restriktive tiltak </w:t>
      </w:r>
      <w:proofErr w:type="gramStart"/>
      <w:r w:rsidRPr="000771D1">
        <w:t>vedrørende</w:t>
      </w:r>
      <w:proofErr w:type="gramEnd"/>
      <w:r w:rsidRPr="000771D1">
        <w:t xml:space="preserve"> handlinger som undergraver eller truer Ukrainas territorielle integritet, suverenitet, uavhengighet og stabilitet</w:t>
      </w:r>
      <w:r>
        <w:t>.</w:t>
      </w:r>
    </w:p>
    <w:p w14:paraId="79534D97" w14:textId="77777777" w:rsidR="00EA02D3" w:rsidRPr="002A01AF" w:rsidRDefault="00EA02D3" w:rsidP="00EA02D3">
      <w:pPr>
        <w:rPr>
          <w:b/>
        </w:rPr>
      </w:pPr>
      <w:r w:rsidRPr="002A01AF">
        <w:rPr>
          <w:b/>
        </w:rPr>
        <w:t>Avvisningsgrunner</w:t>
      </w:r>
    </w:p>
    <w:p w14:paraId="0BD4A3A7" w14:textId="77777777" w:rsidR="00EA02D3" w:rsidRPr="002A01AF" w:rsidRDefault="00EA02D3" w:rsidP="00EA02D3">
      <w:r w:rsidRPr="00B25F2D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25F2D">
        <w:instrText xml:space="preserve"> FORMCHECKBOX </w:instrText>
      </w:r>
      <w:r w:rsidRPr="00B25F2D">
        <w:fldChar w:fldCharType="separate"/>
      </w:r>
      <w:r w:rsidRPr="00B25F2D">
        <w:fldChar w:fldCharType="end"/>
      </w:r>
      <w:r w:rsidRPr="00B25F2D">
        <w:t xml:space="preserve"> Vi bekrefter at vi oppfyller alle kvalifikasjonskravene som er oppgitt i konkurransegrunnlaget på tilbudstidspunktet. Vi oversender dokumentasjonen som bekrefter oppfyllelse på forespørsel fra oppdragsgiver.</w:t>
      </w:r>
    </w:p>
    <w:p w14:paraId="7796F2A4" w14:textId="77777777" w:rsidR="00EA02D3" w:rsidRPr="002A01AF" w:rsidRDefault="00EA02D3" w:rsidP="00EA02D3"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 w:rsidRPr="002A01AF">
        <w:t xml:space="preserve"> Vi bekrefter at vi ikke er rettskraftig dømt eller har vedtatt et forelegg for følgende straffbare forhold:</w:t>
      </w:r>
    </w:p>
    <w:p w14:paraId="74E76786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deltakelse i en kriminell organisasjon</w:t>
      </w:r>
    </w:p>
    <w:p w14:paraId="6C7B79E3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korrupsjon</w:t>
      </w:r>
    </w:p>
    <w:p w14:paraId="57FFDD31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bedrageri</w:t>
      </w:r>
    </w:p>
    <w:p w14:paraId="0DD59804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terrorhandlinger eller straffbare handlinger med forbindelse til terroraktivitet</w:t>
      </w:r>
    </w:p>
    <w:p w14:paraId="5635848E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hvitvasking av penger eller finansiering av terrorisme</w:t>
      </w:r>
    </w:p>
    <w:p w14:paraId="5E2B10C7" w14:textId="77777777" w:rsidR="00EA02D3" w:rsidRDefault="00EA02D3" w:rsidP="00EA02D3">
      <w:pPr>
        <w:pStyle w:val="Listeavsnitt"/>
        <w:numPr>
          <w:ilvl w:val="0"/>
          <w:numId w:val="13"/>
        </w:numPr>
      </w:pPr>
      <w:r w:rsidRPr="002A01AF">
        <w:t>barnearbeid og andre former for menneskehandel</w:t>
      </w:r>
    </w:p>
    <w:p w14:paraId="352F904A" w14:textId="77777777" w:rsidR="00EA02D3" w:rsidRDefault="00EA02D3" w:rsidP="00EA02D3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7"/>
        <w:gridCol w:w="5505"/>
      </w:tblGrid>
      <w:tr w:rsidR="00EA02D3" w:rsidRPr="00AC6FC6" w14:paraId="63526274" w14:textId="77777777" w:rsidTr="00A420D8">
        <w:trPr>
          <w:trHeight w:val="425"/>
        </w:trPr>
        <w:tc>
          <w:tcPr>
            <w:tcW w:w="20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BF333B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1D6228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4B7EF5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</w:tr>
      <w:tr w:rsidR="00EA02D3" w:rsidRPr="00AC6FC6" w14:paraId="61E0833C" w14:textId="77777777" w:rsidTr="00A420D8">
        <w:tc>
          <w:tcPr>
            <w:tcW w:w="202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97FA18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3625185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DDE3D3F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Daglig leder (u</w:t>
            </w:r>
            <w:r w:rsidRPr="00AC6FC6">
              <w:rPr>
                <w:rFonts w:cs="Arial"/>
                <w:sz w:val="24"/>
              </w:rPr>
              <w:t>nderskrift</w:t>
            </w:r>
            <w:r>
              <w:rPr>
                <w:rFonts w:cs="Arial"/>
                <w:sz w:val="24"/>
              </w:rPr>
              <w:t>)</w:t>
            </w:r>
          </w:p>
        </w:tc>
      </w:tr>
      <w:tr w:rsidR="00EA02D3" w:rsidRPr="00AC6FC6" w14:paraId="7770C4EE" w14:textId="77777777" w:rsidTr="00A420D8">
        <w:tc>
          <w:tcPr>
            <w:tcW w:w="2022" w:type="dxa"/>
          </w:tcPr>
          <w:p w14:paraId="7D177D78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09355B49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FBA834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</w:tr>
      <w:tr w:rsidR="00EA02D3" w:rsidRPr="00AC6FC6" w14:paraId="40E6B671" w14:textId="77777777" w:rsidTr="00A420D8">
        <w:tc>
          <w:tcPr>
            <w:tcW w:w="2022" w:type="dxa"/>
          </w:tcPr>
          <w:p w14:paraId="3C3FC9D5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762ED574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DBFC49D" w14:textId="77777777" w:rsidR="00EA02D3" w:rsidRPr="00AC6FC6" w:rsidRDefault="00EA02D3" w:rsidP="00A420D8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7ADE8831" w14:textId="77777777" w:rsidR="009A2495" w:rsidRPr="00EA02D3" w:rsidRDefault="009A2495" w:rsidP="00EA02D3">
      <w:pPr>
        <w:spacing w:after="0"/>
        <w:rPr>
          <w:rFonts w:cs="Arial"/>
          <w:color w:val="333333"/>
          <w:szCs w:val="22"/>
          <w:shd w:val="clear" w:color="auto" w:fill="FFFFFF"/>
        </w:rPr>
      </w:pPr>
    </w:p>
    <w:p w14:paraId="461BB1C4" w14:textId="77777777" w:rsidR="009A2495" w:rsidRPr="00FF7873" w:rsidRDefault="009A2495" w:rsidP="009A2495">
      <w:pPr>
        <w:shd w:val="clear" w:color="auto" w:fill="FFFFFF"/>
        <w:spacing w:before="100" w:beforeAutospacing="1" w:after="100" w:afterAutospacing="1"/>
        <w:rPr>
          <w:rFonts w:ascii="PT Sans" w:hAnsi="PT Sans" w:cs="Arial"/>
          <w:color w:val="000000"/>
          <w:szCs w:val="22"/>
        </w:rPr>
      </w:pPr>
    </w:p>
    <w:p w14:paraId="2F7F90AF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4BDE534E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2B2EA6FC" w14:textId="77777777" w:rsidR="00A7229C" w:rsidRPr="00FF7873" w:rsidRDefault="00A7229C" w:rsidP="00D91A74">
      <w:pPr>
        <w:spacing w:line="360" w:lineRule="auto"/>
        <w:rPr>
          <w:szCs w:val="22"/>
        </w:rPr>
      </w:pPr>
    </w:p>
    <w:p w14:paraId="37C8EE9C" w14:textId="77777777" w:rsidR="00CC4576" w:rsidRPr="00FF7873" w:rsidRDefault="00CC4576" w:rsidP="00D91A74">
      <w:pPr>
        <w:spacing w:line="360" w:lineRule="auto"/>
        <w:rPr>
          <w:szCs w:val="22"/>
        </w:rPr>
      </w:pPr>
    </w:p>
    <w:sectPr w:rsidR="00CC4576" w:rsidRPr="00FF7873" w:rsidSect="00E638AE">
      <w:headerReference w:type="default" r:id="rId11"/>
      <w:headerReference w:type="first" r:id="rId12"/>
      <w:footerReference w:type="first" r:id="rId13"/>
      <w:pgSz w:w="11906" w:h="16838" w:code="9"/>
      <w:pgMar w:top="2517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79FB" w14:textId="77777777" w:rsidR="00FE3E47" w:rsidRDefault="00FE3E47">
      <w:r>
        <w:separator/>
      </w:r>
    </w:p>
  </w:endnote>
  <w:endnote w:type="continuationSeparator" w:id="0">
    <w:p w14:paraId="0AC77348" w14:textId="77777777" w:rsidR="00FE3E47" w:rsidRDefault="00FE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1C9BF" w14:textId="77777777" w:rsidR="00E638AE" w:rsidRDefault="00E638AE">
    <w:pPr>
      <w:pStyle w:val="Bunntekst"/>
    </w:pPr>
    <w:r>
      <w:rPr>
        <w:noProof/>
      </w:rPr>
      <w:drawing>
        <wp:inline distT="0" distB="0" distL="0" distR="0" wp14:anchorId="0714E3BD" wp14:editId="47717DA9">
          <wp:extent cx="5759450" cy="1371350"/>
          <wp:effectExtent l="0" t="0" r="0" b="0"/>
          <wp:doc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7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9B095" w14:textId="77777777" w:rsidR="00FE3E47" w:rsidRDefault="00FE3E47">
      <w:r>
        <w:separator/>
      </w:r>
    </w:p>
  </w:footnote>
  <w:footnote w:type="continuationSeparator" w:id="0">
    <w:p w14:paraId="24CE551F" w14:textId="77777777" w:rsidR="00FE3E47" w:rsidRDefault="00FE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39B0" w14:textId="77777777" w:rsidR="00A07048" w:rsidRDefault="00CC4576">
    <w:pPr>
      <w:pStyle w:val="Topptekst"/>
      <w:tabs>
        <w:tab w:val="clear" w:pos="4536"/>
        <w:tab w:val="clear" w:pos="9072"/>
        <w:tab w:val="left" w:pos="4153"/>
      </w:tabs>
      <w:spacing w:after="0"/>
      <w:rPr>
        <w:b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031DF962" wp14:editId="2FF4C918">
          <wp:extent cx="2224724" cy="544530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yv†pen_horisontal_EP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6122" w14:textId="53BF72C1" w:rsidR="00A07048" w:rsidRDefault="00CC4576" w:rsidP="00CC4576">
    <w:pPr>
      <w:pStyle w:val="Topptekst"/>
      <w:tabs>
        <w:tab w:val="clear" w:pos="4536"/>
        <w:tab w:val="clear" w:pos="9072"/>
        <w:tab w:val="left" w:pos="7313"/>
      </w:tabs>
      <w:spacing w:after="0"/>
      <w:rPr>
        <w:b/>
        <w:color w:val="999999"/>
        <w:sz w:val="70"/>
        <w:szCs w:val="56"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5CD362CE" wp14:editId="34825573">
          <wp:extent cx="2224724" cy="544530"/>
          <wp:effectExtent l="0" t="0" r="0" b="1905"/>
          <wp:docPr id="1" name="Bilde 1" descr="Kongsvinger Kommune sitt byvåpen med teksten Kongsvinger Kommun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Kongsvinger Kommune sitt byvåpen med teksten Kongsvinger Kommune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C7AE8">
      <w:rPr>
        <w:b/>
        <w:color w:val="999999"/>
        <w:sz w:val="70"/>
        <w:szCs w:val="56"/>
      </w:rPr>
      <w:t xml:space="preserve">         </w:t>
    </w:r>
    <w:r w:rsidR="00C57826">
      <w:rPr>
        <w:b/>
        <w:color w:val="999999"/>
        <w:sz w:val="70"/>
        <w:szCs w:val="56"/>
      </w:rPr>
      <w:t xml:space="preserve"> </w:t>
    </w:r>
    <w:r w:rsidR="001E28F5">
      <w:rPr>
        <w:b/>
        <w:color w:val="999999"/>
        <w:sz w:val="70"/>
        <w:szCs w:val="56"/>
      </w:rPr>
      <w:t xml:space="preserve">   </w:t>
    </w:r>
    <w:r w:rsidR="00A22234">
      <w:rPr>
        <w:b/>
        <w:color w:val="999999"/>
        <w:sz w:val="70"/>
        <w:szCs w:val="56"/>
      </w:rPr>
      <w:t xml:space="preserve">    </w:t>
    </w:r>
  </w:p>
  <w:p w14:paraId="0BC11A5D" w14:textId="77777777" w:rsidR="00A07048" w:rsidRDefault="00A07048">
    <w:pPr>
      <w:pStyle w:val="Topptekst"/>
      <w:tabs>
        <w:tab w:val="clear" w:pos="4536"/>
        <w:tab w:val="clear" w:pos="9072"/>
        <w:tab w:val="left" w:pos="4153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C0222"/>
    <w:multiLevelType w:val="hybridMultilevel"/>
    <w:tmpl w:val="48682B6E"/>
    <w:lvl w:ilvl="0" w:tplc="590C905A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33333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917C3"/>
    <w:multiLevelType w:val="hybridMultilevel"/>
    <w:tmpl w:val="9BE2A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6697C"/>
    <w:multiLevelType w:val="hybridMultilevel"/>
    <w:tmpl w:val="0FB01D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7631"/>
    <w:multiLevelType w:val="multilevel"/>
    <w:tmpl w:val="2AC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4B5A46"/>
    <w:multiLevelType w:val="multilevel"/>
    <w:tmpl w:val="FBC4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3D1691"/>
    <w:multiLevelType w:val="multilevel"/>
    <w:tmpl w:val="4F7CDE8C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71CF7"/>
    <w:multiLevelType w:val="hybridMultilevel"/>
    <w:tmpl w:val="45A0924E"/>
    <w:lvl w:ilvl="0" w:tplc="A2202EFE">
      <w:start w:val="30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51AFA"/>
    <w:multiLevelType w:val="hybridMultilevel"/>
    <w:tmpl w:val="CCD0E458"/>
    <w:lvl w:ilvl="0" w:tplc="93D83B72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233A9"/>
    <w:multiLevelType w:val="multilevel"/>
    <w:tmpl w:val="96641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0021D"/>
    <w:multiLevelType w:val="hybridMultilevel"/>
    <w:tmpl w:val="BBC06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496">
    <w:abstractNumId w:val="5"/>
  </w:num>
  <w:num w:numId="2" w16cid:durableId="1577662774">
    <w:abstractNumId w:val="5"/>
  </w:num>
  <w:num w:numId="3" w16cid:durableId="1234436947">
    <w:abstractNumId w:val="5"/>
  </w:num>
  <w:num w:numId="4" w16cid:durableId="1278829004">
    <w:abstractNumId w:val="5"/>
  </w:num>
  <w:num w:numId="5" w16cid:durableId="748040207">
    <w:abstractNumId w:val="8"/>
  </w:num>
  <w:num w:numId="6" w16cid:durableId="1714424385">
    <w:abstractNumId w:val="6"/>
  </w:num>
  <w:num w:numId="7" w16cid:durableId="1813476798">
    <w:abstractNumId w:val="4"/>
  </w:num>
  <w:num w:numId="8" w16cid:durableId="2017149844">
    <w:abstractNumId w:val="0"/>
  </w:num>
  <w:num w:numId="9" w16cid:durableId="993603387">
    <w:abstractNumId w:val="7"/>
  </w:num>
  <w:num w:numId="10" w16cid:durableId="73820191">
    <w:abstractNumId w:val="3"/>
  </w:num>
  <w:num w:numId="11" w16cid:durableId="1869171957">
    <w:abstractNumId w:val="9"/>
  </w:num>
  <w:num w:numId="12" w16cid:durableId="1292511982">
    <w:abstractNumId w:val="2"/>
  </w:num>
  <w:num w:numId="13" w16cid:durableId="111417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2D3"/>
    <w:rsid w:val="000C3721"/>
    <w:rsid w:val="001E28F5"/>
    <w:rsid w:val="00473D90"/>
    <w:rsid w:val="004A2744"/>
    <w:rsid w:val="00553357"/>
    <w:rsid w:val="006726CC"/>
    <w:rsid w:val="0069187B"/>
    <w:rsid w:val="00796983"/>
    <w:rsid w:val="007A7AD0"/>
    <w:rsid w:val="007C1916"/>
    <w:rsid w:val="00967D4C"/>
    <w:rsid w:val="00977ECF"/>
    <w:rsid w:val="009A2495"/>
    <w:rsid w:val="009B21E9"/>
    <w:rsid w:val="00A07048"/>
    <w:rsid w:val="00A22234"/>
    <w:rsid w:val="00A7229C"/>
    <w:rsid w:val="00A847C3"/>
    <w:rsid w:val="00B07918"/>
    <w:rsid w:val="00BC77AF"/>
    <w:rsid w:val="00BD102D"/>
    <w:rsid w:val="00C22AD6"/>
    <w:rsid w:val="00C57826"/>
    <w:rsid w:val="00CC4576"/>
    <w:rsid w:val="00D14BDF"/>
    <w:rsid w:val="00D91A74"/>
    <w:rsid w:val="00E638AE"/>
    <w:rsid w:val="00E868E3"/>
    <w:rsid w:val="00EA02D3"/>
    <w:rsid w:val="00EC7AE8"/>
    <w:rsid w:val="00EE2A8A"/>
    <w:rsid w:val="00F559E7"/>
    <w:rsid w:val="00FB0B33"/>
    <w:rsid w:val="00FE3E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C8997"/>
  <w15:chartTrackingRefBased/>
  <w15:docId w15:val="{9FE857E0-1ADC-45F6-A59C-E2EC1F71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2D3"/>
    <w:pPr>
      <w:spacing w:after="240"/>
    </w:pPr>
    <w:rPr>
      <w:rFonts w:ascii="Arial" w:eastAsiaTheme="minorHAnsi" w:hAnsi="Arial" w:cstheme="minorBidi"/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4"/>
      <w:szCs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spacing w:before="120"/>
      <w:outlineLvl w:val="2"/>
    </w:pPr>
    <w:rPr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Normalkniper">
    <w:name w:val="Normal kniper"/>
    <w:basedOn w:val="Normal"/>
    <w:rsid w:val="00C57826"/>
    <w:pPr>
      <w:tabs>
        <w:tab w:val="left" w:pos="720"/>
      </w:tabs>
      <w:spacing w:after="0"/>
    </w:pPr>
  </w:style>
  <w:style w:type="paragraph" w:customStyle="1" w:styleId="Normalkniping">
    <w:name w:val="Normal kniping"/>
    <w:basedOn w:val="Normal"/>
    <w:pPr>
      <w:tabs>
        <w:tab w:val="left" w:pos="720"/>
      </w:tabs>
      <w:spacing w:after="0"/>
    </w:pPr>
  </w:style>
  <w:style w:type="paragraph" w:styleId="Listeavsnitt">
    <w:name w:val="List Paragraph"/>
    <w:basedOn w:val="Normal"/>
    <w:uiPriority w:val="34"/>
    <w:qFormat/>
    <w:rsid w:val="009A249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22AD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rdskriftforavsnitt"/>
    <w:rsid w:val="00C22AD6"/>
  </w:style>
  <w:style w:type="character" w:customStyle="1" w:styleId="Tittelikkeiinnholdfortegnelse">
    <w:name w:val="Tittel (ikke i innholdfortegnelse)"/>
    <w:uiPriority w:val="1"/>
    <w:qFormat/>
    <w:rsid w:val="00EA02D3"/>
    <w:rPr>
      <w:rFonts w:ascii="Tw Cen MT" w:hAnsi="Tw Cen MT"/>
      <w:sz w:val="36"/>
    </w:rPr>
  </w:style>
  <w:style w:type="table" w:styleId="Tabellrutenett">
    <w:name w:val="Table Grid"/>
    <w:basedOn w:val="Vanligtabell"/>
    <w:rsid w:val="00EA02D3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ikt-i-fscap05\avd\kk-avd\Fellesmaler\_Maler%202023\KK_Notatmal_v202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2f844c-bb2e-4b82-9652-6ed11fde9f14">
      <Terms xmlns="http://schemas.microsoft.com/office/infopath/2007/PartnerControls"/>
    </lcf76f155ced4ddcb4097134ff3c332f>
    <TaxCatchAll xmlns="80a475af-c9d3-4ff8-8d67-fefcc98baf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F688E595764C89B2A08FB3E82D40" ma:contentTypeVersion="12" ma:contentTypeDescription="Opprett et nytt dokument." ma:contentTypeScope="" ma:versionID="df81fcc4e4fa79ce9be4bae69e9ff10c">
  <xsd:schema xmlns:xsd="http://www.w3.org/2001/XMLSchema" xmlns:xs="http://www.w3.org/2001/XMLSchema" xmlns:p="http://schemas.microsoft.com/office/2006/metadata/properties" xmlns:ns2="112f844c-bb2e-4b82-9652-6ed11fde9f14" xmlns:ns3="80a475af-c9d3-4ff8-8d67-fefcc98baf4a" targetNamespace="http://schemas.microsoft.com/office/2006/metadata/properties" ma:root="true" ma:fieldsID="7ea7b12f9ae41d595e6359ee1dc7472e" ns2:_="" ns3:_="">
    <xsd:import namespace="112f844c-bb2e-4b82-9652-6ed11fde9f14"/>
    <xsd:import namespace="80a475af-c9d3-4ff8-8d67-fefcc98baf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f844c-bb2e-4b82-9652-6ed11fde9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475af-c9d3-4ff8-8d67-fefcc98baf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d973a4f-4014-4bc2-8247-54cc61778818}" ma:internalName="TaxCatchAll" ma:showField="CatchAllData" ma:web="80a475af-c9d3-4ff8-8d67-fefcc98ba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82E87-8DB2-9E44-9D97-A08E03567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03BBA-8C6E-42F7-B4FA-3BE6B8BE23E6}">
  <ds:schemaRefs>
    <ds:schemaRef ds:uri="http://schemas.microsoft.com/office/2006/metadata/properties"/>
    <ds:schemaRef ds:uri="http://schemas.microsoft.com/office/infopath/2007/PartnerControls"/>
    <ds:schemaRef ds:uri="112f844c-bb2e-4b82-9652-6ed11fde9f14"/>
    <ds:schemaRef ds:uri="80a475af-c9d3-4ff8-8d67-fefcc98baf4a"/>
  </ds:schemaRefs>
</ds:datastoreItem>
</file>

<file path=customXml/itemProps3.xml><?xml version="1.0" encoding="utf-8"?>
<ds:datastoreItem xmlns:ds="http://schemas.openxmlformats.org/officeDocument/2006/customXml" ds:itemID="{EE4CD56D-AB34-4C32-B417-EB48C70A0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093E7-C41E-4C67-9215-8D53B8989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f844c-bb2e-4b82-9652-6ed11fde9f14"/>
    <ds:schemaRef ds:uri="80a475af-c9d3-4ff8-8d67-fefcc98ba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KK_Notatmal_v2023.dotx</Template>
  <TotalTime>1</TotalTime>
  <Pages>3</Pages>
  <Words>574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Notatmal</vt:lpstr>
    </vt:vector>
  </TitlesOfParts>
  <Company>Gandalf Kommunikasjon as</Company>
  <LinksUpToDate>false</LinksUpToDate>
  <CharactersWithSpaces>3610</CharactersWithSpaces>
  <SharedDoc>false</SharedDoc>
  <HLinks>
    <vt:vector size="30" baseType="variant">
      <vt:variant>
        <vt:i4>917525</vt:i4>
      </vt:variant>
      <vt:variant>
        <vt:i4>-1</vt:i4>
      </vt:variant>
      <vt:variant>
        <vt:i4>2054</vt:i4>
      </vt:variant>
      <vt:variant>
        <vt:i4>1</vt:i4>
      </vt:variant>
      <vt:variant>
        <vt:lpwstr>informerer stripe60%</vt:lpwstr>
      </vt:variant>
      <vt:variant>
        <vt:lpwstr/>
      </vt:variant>
      <vt:variant>
        <vt:i4>6946921</vt:i4>
      </vt:variant>
      <vt:variant>
        <vt:i4>-1</vt:i4>
      </vt:variant>
      <vt:variant>
        <vt:i4>2059</vt:i4>
      </vt:variant>
      <vt:variant>
        <vt:i4>1</vt:i4>
      </vt:variant>
      <vt:variant>
        <vt:lpwstr>Kongsv byvaapen - grayscale</vt:lpwstr>
      </vt:variant>
      <vt:variant>
        <vt:lpwstr/>
      </vt:variant>
      <vt:variant>
        <vt:i4>917525</vt:i4>
      </vt:variant>
      <vt:variant>
        <vt:i4>-1</vt:i4>
      </vt:variant>
      <vt:variant>
        <vt:i4>2060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2061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2062</vt:i4>
      </vt:variant>
      <vt:variant>
        <vt:i4>1</vt:i4>
      </vt:variant>
      <vt:variant>
        <vt:lpwstr>informerer stripe60%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Notatmal</dc:title>
  <dc:subject>Mal</dc:subject>
  <dc:creator>Joakim Haugen</dc:creator>
  <cp:keywords/>
  <dc:description/>
  <cp:lastModifiedBy>Joakim Haugen</cp:lastModifiedBy>
  <cp:revision>1</cp:revision>
  <cp:lastPrinted>1899-12-31T23:00:00Z</cp:lastPrinted>
  <dcterms:created xsi:type="dcterms:W3CDTF">2026-03-12T09:49:00Z</dcterms:created>
  <dcterms:modified xsi:type="dcterms:W3CDTF">2026-03-12T09:50:00Z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0x01010009AEF688E595764C89B2A08FB3E82D40</vt:lpwstr>
  </property>
  <property fmtid="{D5CDD505-2E9C-101B-9397-08002B2CF9AE}" pid="3" name="MediaServiceImageTags">
    <vt:lpwstr/>
  </property>
</Properties>
</file>